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2C499" w14:textId="77777777" w:rsidR="002F1CDD" w:rsidRDefault="002F1CDD" w:rsidP="002F1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WESTURN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29CD26F" w14:textId="77777777" w:rsidR="002F1CDD" w:rsidRDefault="002F1CDD" w:rsidP="002F1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Capper.</w:t>
      </w:r>
    </w:p>
    <w:p w14:paraId="0541D6A7" w14:textId="77777777" w:rsidR="002F1CDD" w:rsidRDefault="002F1CDD" w:rsidP="002F1CDD">
      <w:pPr>
        <w:rPr>
          <w:rFonts w:ascii="Times New Roman" w:hAnsi="Times New Roman" w:cs="Times New Roman"/>
        </w:rPr>
      </w:pPr>
    </w:p>
    <w:p w14:paraId="49D46E8D" w14:textId="77777777" w:rsidR="002F1CDD" w:rsidRDefault="002F1CDD" w:rsidP="002F1CDD">
      <w:pPr>
        <w:rPr>
          <w:rFonts w:ascii="Times New Roman" w:hAnsi="Times New Roman" w:cs="Times New Roman"/>
        </w:rPr>
      </w:pPr>
    </w:p>
    <w:p w14:paraId="75A205AA" w14:textId="77777777" w:rsidR="002F1CDD" w:rsidRDefault="002F1CDD" w:rsidP="002F1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Hopkys</w:t>
      </w:r>
      <w:proofErr w:type="spellEnd"/>
      <w:r>
        <w:rPr>
          <w:rFonts w:ascii="Times New Roman" w:hAnsi="Times New Roman" w:cs="Times New Roman"/>
        </w:rPr>
        <w:t>(q.v.) brought a plaint of debt against him, Thomas Bate(q.v.)</w:t>
      </w:r>
    </w:p>
    <w:p w14:paraId="63C040EB" w14:textId="77777777" w:rsidR="002F1CDD" w:rsidRDefault="002F1CDD" w:rsidP="002F1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Bryan(q.v.), all of Coventry.</w:t>
      </w:r>
    </w:p>
    <w:p w14:paraId="61876271" w14:textId="77777777" w:rsidR="002F1CDD" w:rsidRDefault="002F1CDD" w:rsidP="002F1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D8788C" w14:textId="77777777" w:rsidR="002F1CDD" w:rsidRDefault="002F1CDD" w:rsidP="002F1CDD">
      <w:pPr>
        <w:rPr>
          <w:rFonts w:ascii="Times New Roman" w:hAnsi="Times New Roman" w:cs="Times New Roman"/>
        </w:rPr>
      </w:pPr>
    </w:p>
    <w:p w14:paraId="08955121" w14:textId="77777777" w:rsidR="002F1CDD" w:rsidRDefault="002F1CDD" w:rsidP="002F1CDD">
      <w:pPr>
        <w:rPr>
          <w:rFonts w:ascii="Times New Roman" w:hAnsi="Times New Roman" w:cs="Times New Roman"/>
        </w:rPr>
      </w:pPr>
    </w:p>
    <w:p w14:paraId="6356104A" w14:textId="77777777" w:rsidR="002F1CDD" w:rsidRDefault="002F1CDD" w:rsidP="002F1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14:paraId="04A73FE6" w14:textId="77777777" w:rsidR="006B2F86" w:rsidRPr="00E71FC3" w:rsidRDefault="002F1C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A3B8C" w14:textId="77777777" w:rsidR="002F1CDD" w:rsidRDefault="002F1CDD" w:rsidP="00E71FC3">
      <w:r>
        <w:separator/>
      </w:r>
    </w:p>
  </w:endnote>
  <w:endnote w:type="continuationSeparator" w:id="0">
    <w:p w14:paraId="4B484B88" w14:textId="77777777" w:rsidR="002F1CDD" w:rsidRDefault="002F1C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58F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B00B2" w14:textId="77777777" w:rsidR="002F1CDD" w:rsidRDefault="002F1CDD" w:rsidP="00E71FC3">
      <w:r>
        <w:separator/>
      </w:r>
    </w:p>
  </w:footnote>
  <w:footnote w:type="continuationSeparator" w:id="0">
    <w:p w14:paraId="4420D89E" w14:textId="77777777" w:rsidR="002F1CDD" w:rsidRDefault="002F1C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CDD"/>
    <w:rsid w:val="001A7C09"/>
    <w:rsid w:val="002F1C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B4759"/>
  <w15:chartTrackingRefBased/>
  <w15:docId w15:val="{5B2B7F01-C991-43BD-BCEE-09662D5F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1C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F1C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2018-02-09T21:51:00Z</dcterms:created>
  <dcterms:modified xsi:type="dcterms:W3CDTF">2018-02-09T21:52:00Z</dcterms:modified>
</cp:coreProperties>
</file>